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517CAB" w:rsidTr="00517CA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CAB" w:rsidRDefault="00517CAB" w:rsidP="00846882">
            <w:r>
              <w:t>Приложение 1</w:t>
            </w:r>
          </w:p>
        </w:tc>
      </w:tr>
      <w:tr w:rsidR="00517CAB" w:rsidTr="00517CA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CAB" w:rsidRDefault="00517CAB" w:rsidP="00846882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17CAB" w:rsidTr="00517CA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CAB" w:rsidRPr="005D156F" w:rsidRDefault="00517CAB" w:rsidP="00517CAB">
            <w:r>
              <w:t xml:space="preserve">от </w:t>
            </w:r>
            <w:r w:rsidR="005D156F">
              <w:t xml:space="preserve">06.12.2019 </w:t>
            </w:r>
            <w:r>
              <w:t>№</w:t>
            </w:r>
            <w:r w:rsidR="005D156F">
              <w:t xml:space="preserve"> 59-461</w:t>
            </w:r>
          </w:p>
        </w:tc>
      </w:tr>
      <w:tr w:rsidR="00517CAB" w:rsidTr="00517CA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pPr>
              <w:jc w:val="right"/>
            </w:pPr>
          </w:p>
        </w:tc>
      </w:tr>
      <w:tr w:rsidR="00517CAB" w:rsidTr="00517CAB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2020 год и на плановый период 2021 и 2022 годов</w:t>
            </w:r>
          </w:p>
        </w:tc>
      </w:tr>
      <w:tr w:rsidR="00517CAB" w:rsidTr="00517CA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CAB" w:rsidRDefault="00517CAB" w:rsidP="00846882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CAB" w:rsidRDefault="00517CAB" w:rsidP="00846882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CAB" w:rsidRDefault="00517CAB" w:rsidP="00846882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CAB" w:rsidRDefault="00517CAB" w:rsidP="00846882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CAB" w:rsidRDefault="00517CAB" w:rsidP="00846882">
            <w:pPr>
              <w:jc w:val="center"/>
            </w:pPr>
          </w:p>
        </w:tc>
      </w:tr>
      <w:tr w:rsidR="00517CAB" w:rsidTr="00517CA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тыс. руб.</w:t>
            </w:r>
          </w:p>
        </w:tc>
      </w:tr>
      <w:tr w:rsidR="00517CAB" w:rsidTr="00517CAB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2020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2021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2022 год</w:t>
            </w:r>
          </w:p>
        </w:tc>
      </w:tr>
      <w:tr w:rsidR="00517CAB" w:rsidTr="00517CAB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17CAB" w:rsidRDefault="00517CAB" w:rsidP="00846882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CAB" w:rsidRDefault="00517CAB" w:rsidP="00846882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/>
        </w:tc>
      </w:tr>
    </w:tbl>
    <w:p w:rsidR="00517CAB" w:rsidRPr="00517CAB" w:rsidRDefault="00517CA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517CAB" w:rsidTr="00517CAB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17CAB" w:rsidRDefault="00517CAB" w:rsidP="00846882">
            <w:pPr>
              <w:jc w:val="center"/>
            </w:pPr>
            <w:r>
              <w:t>5</w:t>
            </w:r>
          </w:p>
        </w:tc>
      </w:tr>
      <w:tr w:rsidR="00517CAB" w:rsidTr="00517CAB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17CAB" w:rsidRDefault="00517CAB" w:rsidP="00846882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7 299 891,3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7 373 016,7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7 669 102,1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5 572 508,0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5 572 508,0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48 116,3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48 116,3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530 703,0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173 825,0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48 224,0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485 864,0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127 308,0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10 578,0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10 974,0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11 377,0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34 261,0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35 543,0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36 847,0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974 354,0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1 074 214,0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1 127 364,0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615 829,0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714 300,0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766 036,0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358 525,0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359 914,0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361 328,0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192 813,0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199 647,0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207 103,0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584 726,8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572 379,5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568 899,4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467 309,3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467 309,3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467 309,3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400 000,0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7 200,0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109,3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109,3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60 000,0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3 952,5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3 026,0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1 915,0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113 465,0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102 044,2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99 675,1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36 000,0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36 000,0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734,1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777,3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734,1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777,3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62 350,0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57 250,0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20 200,0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15 100,0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40 000,0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150,0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2 000,0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2 850,1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2 880,1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2 860,1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9 207 515,7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9 590 719,3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8 827 524,6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9 207 515,7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9 590 719,3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8 827 524,6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2 957 657,2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2 963 303,3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1 778 708,3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lastRenderedPageBreak/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535 000,1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221 981,8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2 02 25027 04 0000 150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1 546,5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324 081,2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1 053 661,5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418 483,7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2 02 25255 04 0000 150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12 415,6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на 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1 511,2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8 885,2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323 944,5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lastRenderedPageBreak/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916 815,0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963 421,2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999 900,0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2 02 29999 04 0072 150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области на реализацию мероприятий по содействию созданию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370 000,8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370 000,7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170 107,6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170 107,6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170 107,6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182 424,6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184 130,4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238 700,0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6 055 302,8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6 590 937,2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7 048 816,3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3 422 228,8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3 994 005,3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4 350 623,3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6 316,1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6 316,1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6 316,1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2 807,2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2 105,4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2 105,4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25 615,3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25 615,3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25 615,3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24 211,8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24 211,8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24 211,8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2 807,2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9 687,4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9 901,1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10 156,4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299 100,9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299 100,9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299 100,9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1 403,6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1 403,6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1 403,6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268 808,7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278 485,8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288 232,8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106 677,7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81 028,1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81 028,1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21 709,8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21 709,8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21 709,8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7 690,0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7 944,6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8 213,7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1 851 750,8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1 831 107,1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1 922 073,2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660,8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47,6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Субвенции бюджетам городских округов области на проведение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1 703,1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1 703,1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1 703,1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155 100,8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36 478,8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83 085,0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36 478,8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lastRenderedPageBreak/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17CAB" w:rsidRDefault="00517CAB" w:rsidP="00846882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17CAB" w:rsidRDefault="00517CAB" w:rsidP="00846882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17CAB" w:rsidRDefault="00517CAB" w:rsidP="00846882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45 815,8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 </w:t>
            </w:r>
          </w:p>
        </w:tc>
      </w:tr>
      <w:tr w:rsidR="00517CAB" w:rsidTr="00517CAB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16 507 407,0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pPr>
              <w:jc w:val="right"/>
            </w:pPr>
            <w:r>
              <w:t>16 963 736,0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CAB" w:rsidRDefault="00517CAB" w:rsidP="00846882">
            <w:pPr>
              <w:jc w:val="right"/>
            </w:pPr>
            <w:r>
              <w:t>16 496 626,7</w:t>
            </w:r>
          </w:p>
        </w:tc>
      </w:tr>
      <w:tr w:rsidR="00517CAB" w:rsidTr="00517CAB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</w:tr>
      <w:tr w:rsidR="00517CAB" w:rsidTr="00517CA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</w:tr>
      <w:tr w:rsidR="00517CAB" w:rsidTr="00517CAB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</w:tr>
      <w:tr w:rsidR="00517CAB" w:rsidTr="00517CAB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</w:tr>
      <w:tr w:rsidR="00517CAB" w:rsidTr="00517CAB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AB" w:rsidRDefault="00517CAB" w:rsidP="00846882"/>
        </w:tc>
      </w:tr>
    </w:tbl>
    <w:p w:rsidR="00517CAB" w:rsidRPr="000C3DFD" w:rsidRDefault="00517CAB" w:rsidP="00517CAB"/>
    <w:p w:rsidR="00E2598B" w:rsidRPr="00517CAB" w:rsidRDefault="00E2598B" w:rsidP="00517CAB"/>
    <w:sectPr w:rsidR="00E2598B" w:rsidRPr="00517CAB" w:rsidSect="00517CAB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AF1" w:rsidRDefault="00DF3AF1" w:rsidP="00517CAB">
      <w:r>
        <w:separator/>
      </w:r>
    </w:p>
  </w:endnote>
  <w:endnote w:type="continuationSeparator" w:id="1">
    <w:p w:rsidR="00DF3AF1" w:rsidRDefault="00DF3AF1" w:rsidP="00517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AF1" w:rsidRDefault="00DF3AF1" w:rsidP="00517CAB">
      <w:r>
        <w:separator/>
      </w:r>
    </w:p>
  </w:footnote>
  <w:footnote w:type="continuationSeparator" w:id="1">
    <w:p w:rsidR="00DF3AF1" w:rsidRDefault="00DF3AF1" w:rsidP="00517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CAB" w:rsidRDefault="00E21507" w:rsidP="005765D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17CA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17CAB" w:rsidRDefault="00517CA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CAB" w:rsidRDefault="00E21507" w:rsidP="005765D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17CA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D156F">
      <w:rPr>
        <w:rStyle w:val="a7"/>
        <w:noProof/>
      </w:rPr>
      <w:t>9</w:t>
    </w:r>
    <w:r>
      <w:rPr>
        <w:rStyle w:val="a7"/>
      </w:rPr>
      <w:fldChar w:fldCharType="end"/>
    </w:r>
  </w:p>
  <w:p w:rsidR="00517CAB" w:rsidRDefault="00517CA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17CAB"/>
    <w:rsid w:val="000F2CA9"/>
    <w:rsid w:val="002C3F39"/>
    <w:rsid w:val="00372860"/>
    <w:rsid w:val="003A3EF9"/>
    <w:rsid w:val="003F4151"/>
    <w:rsid w:val="00517CAB"/>
    <w:rsid w:val="005D156F"/>
    <w:rsid w:val="006808C6"/>
    <w:rsid w:val="00841CE7"/>
    <w:rsid w:val="00845D39"/>
    <w:rsid w:val="00854A29"/>
    <w:rsid w:val="00942257"/>
    <w:rsid w:val="00A24CAF"/>
    <w:rsid w:val="00B912FD"/>
    <w:rsid w:val="00D55E27"/>
    <w:rsid w:val="00DF3AF1"/>
    <w:rsid w:val="00E21507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7C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7CAB"/>
  </w:style>
  <w:style w:type="paragraph" w:styleId="a5">
    <w:name w:val="footer"/>
    <w:basedOn w:val="a"/>
    <w:link w:val="a6"/>
    <w:uiPriority w:val="99"/>
    <w:semiHidden/>
    <w:unhideWhenUsed/>
    <w:rsid w:val="00517C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17CAB"/>
  </w:style>
  <w:style w:type="character" w:styleId="a7">
    <w:name w:val="page number"/>
    <w:basedOn w:val="a0"/>
    <w:uiPriority w:val="99"/>
    <w:semiHidden/>
    <w:unhideWhenUsed/>
    <w:rsid w:val="00517C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9</Pages>
  <Words>2361</Words>
  <Characters>13460</Characters>
  <Application>Microsoft Office Word</Application>
  <DocSecurity>0</DocSecurity>
  <Lines>112</Lines>
  <Paragraphs>31</Paragraphs>
  <ScaleCrop>false</ScaleCrop>
  <Company/>
  <LinksUpToDate>false</LinksUpToDate>
  <CharactersWithSpaces>15790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Ivanovads</cp:lastModifiedBy>
  <cp:revision>3</cp:revision>
  <dcterms:created xsi:type="dcterms:W3CDTF">2019-12-05T05:25:00Z</dcterms:created>
  <dcterms:modified xsi:type="dcterms:W3CDTF">2019-12-05T13:43:00Z</dcterms:modified>
</cp:coreProperties>
</file>